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62AB9B32" w:rsidR="00681581" w:rsidRDefault="001466AB" w:rsidP="00681581">
      <w:pPr>
        <w:pStyle w:val="ODOT1BodyStyle"/>
      </w:pPr>
      <w:r>
        <w:t xml:space="preserve">June </w:t>
      </w:r>
      <w:r w:rsidR="004209D2">
        <w:t>22</w:t>
      </w:r>
      <w:r>
        <w:t>, 2022</w:t>
      </w:r>
    </w:p>
    <w:p w14:paraId="68729583" w14:textId="77777777" w:rsidR="00681581" w:rsidRDefault="00681581" w:rsidP="00681581">
      <w:pPr>
        <w:pStyle w:val="ODOT1BodyStyle"/>
      </w:pPr>
    </w:p>
    <w:p w14:paraId="0EDEA127" w14:textId="444612E9" w:rsidR="00681581" w:rsidRDefault="00B87C20" w:rsidP="00681581">
      <w:pPr>
        <w:pStyle w:val="ODOT1BodyStyle"/>
      </w:pPr>
      <w:r>
        <w:t>Misty Valentine</w:t>
      </w:r>
    </w:p>
    <w:p w14:paraId="0DD9117D" w14:textId="2BDE7FEF" w:rsidR="00755752" w:rsidRDefault="00B87C20" w:rsidP="00681581">
      <w:pPr>
        <w:pStyle w:val="ODOT1BodyStyle"/>
      </w:pPr>
      <w:r>
        <w:t>401 Markham Road</w:t>
      </w:r>
    </w:p>
    <w:p w14:paraId="5B80A45A" w14:textId="02A37ED7" w:rsidR="008F5340" w:rsidRDefault="00332128" w:rsidP="00681581">
      <w:pPr>
        <w:pStyle w:val="ODOT1BodyStyle"/>
      </w:pPr>
      <w:r>
        <w:t>Waverly, Ohio 45690</w:t>
      </w:r>
    </w:p>
    <w:p w14:paraId="712DF685" w14:textId="77777777" w:rsidR="00681581" w:rsidRDefault="00681581" w:rsidP="00681581">
      <w:pPr>
        <w:pStyle w:val="ODOT1BodyStyle"/>
      </w:pPr>
      <w:r>
        <w:tab/>
      </w:r>
    </w:p>
    <w:p w14:paraId="0B5746C1" w14:textId="1B613884" w:rsidR="00681581" w:rsidRDefault="00681581" w:rsidP="00681581">
      <w:pPr>
        <w:pStyle w:val="ODOT1BodyStyle"/>
      </w:pPr>
      <w:r>
        <w:t xml:space="preserve">Re: </w:t>
      </w:r>
      <w:r>
        <w:tab/>
      </w:r>
      <w:r w:rsidR="001466AB">
        <w:t>S.R. 220, Section 5.</w:t>
      </w:r>
      <w:r w:rsidR="00360D88">
        <w:t>50</w:t>
      </w:r>
    </w:p>
    <w:p w14:paraId="2E420619" w14:textId="3C506BC3" w:rsidR="00681581" w:rsidRDefault="00681581" w:rsidP="00681581">
      <w:pPr>
        <w:pStyle w:val="ODOT1BodyStyle"/>
      </w:pPr>
      <w:r>
        <w:tab/>
      </w:r>
      <w:r w:rsidR="001466AB">
        <w:t xml:space="preserve">Pike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36B6A04A" w:rsidR="00681581" w:rsidRDefault="00681581" w:rsidP="00681581">
      <w:pPr>
        <w:pStyle w:val="ODOT1BodyStyle"/>
      </w:pPr>
      <w:r>
        <w:t xml:space="preserve">The Ohio Department of Transportation (ODOT) District 9 is in the beginning stages of preparing construction plans to improve portions of </w:t>
      </w:r>
      <w:r w:rsidR="001466AB">
        <w:t>S.R. 220</w:t>
      </w:r>
      <w:r w:rsidR="000F74E1">
        <w:t>/Fish &amp; Game Road</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4D8A" w14:textId="77777777" w:rsidR="00815E40" w:rsidRDefault="00815E40" w:rsidP="003E267F">
      <w:pPr>
        <w:spacing w:after="0" w:line="240" w:lineRule="auto"/>
      </w:pPr>
      <w:r>
        <w:separator/>
      </w:r>
    </w:p>
  </w:endnote>
  <w:endnote w:type="continuationSeparator" w:id="0">
    <w:p w14:paraId="381E11FB" w14:textId="77777777" w:rsidR="00815E40" w:rsidRDefault="00815E40"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B1B52" w14:textId="77777777" w:rsidR="00815E40" w:rsidRDefault="00815E40" w:rsidP="003E267F">
      <w:pPr>
        <w:spacing w:after="0" w:line="240" w:lineRule="auto"/>
      </w:pPr>
      <w:r>
        <w:separator/>
      </w:r>
    </w:p>
  </w:footnote>
  <w:footnote w:type="continuationSeparator" w:id="0">
    <w:p w14:paraId="3AD8FA0D" w14:textId="77777777" w:rsidR="00815E40" w:rsidRDefault="00815E40"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0F74E1"/>
    <w:rsid w:val="001224DF"/>
    <w:rsid w:val="00130D7B"/>
    <w:rsid w:val="001466AB"/>
    <w:rsid w:val="00185ED9"/>
    <w:rsid w:val="001C1889"/>
    <w:rsid w:val="002052A1"/>
    <w:rsid w:val="00237EE1"/>
    <w:rsid w:val="002459EE"/>
    <w:rsid w:val="00263ADC"/>
    <w:rsid w:val="002916F9"/>
    <w:rsid w:val="00297230"/>
    <w:rsid w:val="00311B48"/>
    <w:rsid w:val="00332128"/>
    <w:rsid w:val="00347623"/>
    <w:rsid w:val="00354D19"/>
    <w:rsid w:val="00360D88"/>
    <w:rsid w:val="00386C50"/>
    <w:rsid w:val="003961DC"/>
    <w:rsid w:val="003E267F"/>
    <w:rsid w:val="00400CB6"/>
    <w:rsid w:val="004209D2"/>
    <w:rsid w:val="0044035C"/>
    <w:rsid w:val="00472C0A"/>
    <w:rsid w:val="004A5BC5"/>
    <w:rsid w:val="004A7BB6"/>
    <w:rsid w:val="004D3E0E"/>
    <w:rsid w:val="004E4E07"/>
    <w:rsid w:val="00500B49"/>
    <w:rsid w:val="0050174E"/>
    <w:rsid w:val="005228FC"/>
    <w:rsid w:val="005274B6"/>
    <w:rsid w:val="00550FF3"/>
    <w:rsid w:val="00582760"/>
    <w:rsid w:val="00597896"/>
    <w:rsid w:val="005B5655"/>
    <w:rsid w:val="0060044B"/>
    <w:rsid w:val="006122AC"/>
    <w:rsid w:val="00620333"/>
    <w:rsid w:val="00650692"/>
    <w:rsid w:val="00655779"/>
    <w:rsid w:val="00681581"/>
    <w:rsid w:val="006A78A2"/>
    <w:rsid w:val="006B704C"/>
    <w:rsid w:val="006C5A3B"/>
    <w:rsid w:val="006E498A"/>
    <w:rsid w:val="00714F01"/>
    <w:rsid w:val="00717926"/>
    <w:rsid w:val="00720DBB"/>
    <w:rsid w:val="00755752"/>
    <w:rsid w:val="007E4549"/>
    <w:rsid w:val="007F48C8"/>
    <w:rsid w:val="007F4DC5"/>
    <w:rsid w:val="007F5442"/>
    <w:rsid w:val="00810FD4"/>
    <w:rsid w:val="00814D77"/>
    <w:rsid w:val="00815E40"/>
    <w:rsid w:val="008331DF"/>
    <w:rsid w:val="008E27C9"/>
    <w:rsid w:val="008F5340"/>
    <w:rsid w:val="009053EC"/>
    <w:rsid w:val="009224A9"/>
    <w:rsid w:val="009252F9"/>
    <w:rsid w:val="0094233E"/>
    <w:rsid w:val="00975700"/>
    <w:rsid w:val="00976CA0"/>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87C20"/>
    <w:rsid w:val="00B90E94"/>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0FBE"/>
    <w:rsid w:val="00C7523E"/>
    <w:rsid w:val="00C9614D"/>
    <w:rsid w:val="00D37E1D"/>
    <w:rsid w:val="00D8068F"/>
    <w:rsid w:val="00D90667"/>
    <w:rsid w:val="00D95160"/>
    <w:rsid w:val="00DA007B"/>
    <w:rsid w:val="00DC304C"/>
    <w:rsid w:val="00DD1331"/>
    <w:rsid w:val="00DF097E"/>
    <w:rsid w:val="00DF1412"/>
    <w:rsid w:val="00E229AD"/>
    <w:rsid w:val="00E47F8A"/>
    <w:rsid w:val="00E507DC"/>
    <w:rsid w:val="00E72397"/>
    <w:rsid w:val="00EA7D4E"/>
    <w:rsid w:val="00EB16B4"/>
    <w:rsid w:val="00EB2C0A"/>
    <w:rsid w:val="00EE1CB9"/>
    <w:rsid w:val="00F1608A"/>
    <w:rsid w:val="00F27CDB"/>
    <w:rsid w:val="00F338EB"/>
    <w:rsid w:val="00F36DE3"/>
    <w:rsid w:val="00F427B7"/>
    <w:rsid w:val="00F46049"/>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2</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4</cp:revision>
  <cp:lastPrinted>2021-06-24T16:33:00Z</cp:lastPrinted>
  <dcterms:created xsi:type="dcterms:W3CDTF">2022-06-21T13:29:00Z</dcterms:created>
  <dcterms:modified xsi:type="dcterms:W3CDTF">2022-06-21T13:38:00Z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